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C54D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Unknown BURTON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fl.1465-6)</w:t>
      </w:r>
    </w:p>
    <w:p w:rsidR="004C54D2" w:rsidRDefault="004C54D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4C54D2" w:rsidRDefault="004C54D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54D2" w:rsidRDefault="004C54D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54D2" w:rsidRDefault="004C54D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1465-6</w:t>
      </w:r>
      <w:r>
        <w:rPr>
          <w:rFonts w:ascii="Times New Roman" w:hAnsi="Times New Roman" w:cs="Times New Roman"/>
          <w:sz w:val="24"/>
          <w:szCs w:val="24"/>
        </w:rPr>
        <w:tab/>
        <w:t>B.A.   (Alumni Cantab.vol.1 part 1 p.269)</w:t>
      </w:r>
    </w:p>
    <w:p w:rsidR="004C54D2" w:rsidRDefault="004C54D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54D2" w:rsidRDefault="004C54D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54D2" w:rsidRPr="004C54D2" w:rsidRDefault="004C54D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April 2016</w:t>
      </w:r>
      <w:bookmarkStart w:id="0" w:name="_GoBack"/>
      <w:bookmarkEnd w:id="0"/>
    </w:p>
    <w:sectPr w:rsidR="004C54D2" w:rsidRPr="004C54D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4D2" w:rsidRDefault="004C54D2" w:rsidP="00E71FC3">
      <w:pPr>
        <w:spacing w:after="0" w:line="240" w:lineRule="auto"/>
      </w:pPr>
      <w:r>
        <w:separator/>
      </w:r>
    </w:p>
  </w:endnote>
  <w:endnote w:type="continuationSeparator" w:id="0">
    <w:p w:rsidR="004C54D2" w:rsidRDefault="004C54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4D2" w:rsidRDefault="004C54D2" w:rsidP="00E71FC3">
      <w:pPr>
        <w:spacing w:after="0" w:line="240" w:lineRule="auto"/>
      </w:pPr>
      <w:r>
        <w:separator/>
      </w:r>
    </w:p>
  </w:footnote>
  <w:footnote w:type="continuationSeparator" w:id="0">
    <w:p w:rsidR="004C54D2" w:rsidRDefault="004C54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4D2"/>
    <w:rsid w:val="004C54D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DE2D"/>
  <w15:chartTrackingRefBased/>
  <w15:docId w15:val="{808F8CE0-E0CC-4087-BAFC-EA4D8446A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2016-04-29T20:40:00Z</dcterms:created>
  <dcterms:modified xsi:type="dcterms:W3CDTF">2016-04-29T20:42:00Z</dcterms:modified>
</cp:coreProperties>
</file>